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4B07A034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3C7F51">
        <w:rPr>
          <w:rFonts w:asciiTheme="majorHAnsi" w:eastAsia="Times New Roman" w:hAnsiTheme="majorHAnsi" w:cs="Times New Roman"/>
          <w:lang w:eastAsia="cs-CZ"/>
        </w:rPr>
        <w:t>5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6500F" w14:textId="77777777" w:rsidR="00BB0B89" w:rsidRDefault="00BB0B89" w:rsidP="00962258">
      <w:pPr>
        <w:spacing w:after="0" w:line="240" w:lineRule="auto"/>
      </w:pPr>
      <w:r>
        <w:separator/>
      </w:r>
    </w:p>
  </w:endnote>
  <w:endnote w:type="continuationSeparator" w:id="0">
    <w:p w14:paraId="02D964D6" w14:textId="77777777" w:rsidR="00BB0B89" w:rsidRDefault="00BB0B8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39EBD96D" w:rsidR="00F1715C" w:rsidRDefault="00CC2930" w:rsidP="00460660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35971" w14:textId="77777777" w:rsidR="00BB0B89" w:rsidRDefault="00BB0B89" w:rsidP="00962258">
      <w:pPr>
        <w:spacing w:after="0" w:line="240" w:lineRule="auto"/>
      </w:pPr>
      <w:r>
        <w:separator/>
      </w:r>
    </w:p>
  </w:footnote>
  <w:footnote w:type="continuationSeparator" w:id="0">
    <w:p w14:paraId="2011C4AB" w14:textId="77777777" w:rsidR="00BB0B89" w:rsidRDefault="00BB0B8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3A0478"/>
    <w:rsid w:val="003C7F51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B0B89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Dvořáková Monika, Ing.</cp:lastModifiedBy>
  <cp:revision>2</cp:revision>
  <cp:lastPrinted>2017-11-28T17:18:00Z</cp:lastPrinted>
  <dcterms:created xsi:type="dcterms:W3CDTF">2026-08-12T08:54:00Z</dcterms:created>
  <dcterms:modified xsi:type="dcterms:W3CDTF">2026-08-12T08:54:00Z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